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E48681" w14:textId="77777777" w:rsidR="00FE533C" w:rsidRDefault="00FE533C" w:rsidP="00FE533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BYGOD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fl.1402)</w:t>
      </w:r>
    </w:p>
    <w:p w14:paraId="1708E10D" w14:textId="77777777" w:rsidR="00FE533C" w:rsidRDefault="00FE533C" w:rsidP="00FE533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London. Chaplain to Alderman William de </w:t>
      </w:r>
      <w:proofErr w:type="spellStart"/>
      <w:r>
        <w:rPr>
          <w:rFonts w:ascii="Times New Roman" w:hAnsi="Times New Roman" w:cs="Times New Roman"/>
          <w:sz w:val="24"/>
          <w:szCs w:val="24"/>
        </w:rPr>
        <w:t>Cresswyk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4AAE6F90" w14:textId="77777777" w:rsidR="00FE533C" w:rsidRDefault="00FE533C" w:rsidP="00FE533C">
      <w:pPr>
        <w:rPr>
          <w:rFonts w:ascii="Times New Roman" w:hAnsi="Times New Roman" w:cs="Times New Roman"/>
          <w:sz w:val="24"/>
          <w:szCs w:val="24"/>
        </w:rPr>
      </w:pPr>
    </w:p>
    <w:p w14:paraId="20FAB7DD" w14:textId="77777777" w:rsidR="00FE533C" w:rsidRDefault="00FE533C" w:rsidP="00FE533C">
      <w:pPr>
        <w:rPr>
          <w:rFonts w:ascii="Times New Roman" w:hAnsi="Times New Roman" w:cs="Times New Roman"/>
          <w:sz w:val="24"/>
          <w:szCs w:val="24"/>
        </w:rPr>
      </w:pPr>
    </w:p>
    <w:p w14:paraId="4D6C56E0" w14:textId="77777777" w:rsidR="00FE533C" w:rsidRDefault="00FE533C" w:rsidP="00FE533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1402</w:t>
      </w:r>
      <w:r>
        <w:rPr>
          <w:rFonts w:ascii="Times New Roman" w:hAnsi="Times New Roman" w:cs="Times New Roman"/>
          <w:sz w:val="24"/>
          <w:szCs w:val="24"/>
        </w:rPr>
        <w:tab/>
        <w:t xml:space="preserve">He left 6s 8d to the parish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St.Katherine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Cree for works to the King’s roads.</w:t>
      </w:r>
    </w:p>
    <w:p w14:paraId="504DB50D" w14:textId="77777777" w:rsidR="00FE533C" w:rsidRDefault="00FE533C" w:rsidP="00FE533C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p.145)</w:t>
      </w:r>
    </w:p>
    <w:p w14:paraId="5027A038" w14:textId="77777777" w:rsidR="00FE533C" w:rsidRDefault="00FE533C" w:rsidP="00FE533C">
      <w:pPr>
        <w:rPr>
          <w:rFonts w:ascii="Times New Roman" w:hAnsi="Times New Roman" w:cs="Times New Roman"/>
          <w:sz w:val="24"/>
          <w:szCs w:val="24"/>
        </w:rPr>
      </w:pPr>
    </w:p>
    <w:p w14:paraId="1B3A5EC9" w14:textId="77777777" w:rsidR="00FE533C" w:rsidRDefault="00FE533C" w:rsidP="00FE533C">
      <w:pPr>
        <w:rPr>
          <w:rFonts w:ascii="Times New Roman" w:hAnsi="Times New Roman" w:cs="Times New Roman"/>
          <w:sz w:val="24"/>
          <w:szCs w:val="24"/>
        </w:rPr>
      </w:pPr>
    </w:p>
    <w:p w14:paraId="295301B7" w14:textId="77777777" w:rsidR="00FE533C" w:rsidRDefault="00FE533C" w:rsidP="00FE533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June 2021</w:t>
      </w:r>
    </w:p>
    <w:p w14:paraId="1229B76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E97594" w14:textId="77777777" w:rsidR="00FE533C" w:rsidRDefault="00FE533C" w:rsidP="009139A6">
      <w:r>
        <w:separator/>
      </w:r>
    </w:p>
  </w:endnote>
  <w:endnote w:type="continuationSeparator" w:id="0">
    <w:p w14:paraId="3602AF11" w14:textId="77777777" w:rsidR="00FE533C" w:rsidRDefault="00FE533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6E23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66A6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7079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6D93ED" w14:textId="77777777" w:rsidR="00FE533C" w:rsidRDefault="00FE533C" w:rsidP="009139A6">
      <w:r>
        <w:separator/>
      </w:r>
    </w:p>
  </w:footnote>
  <w:footnote w:type="continuationSeparator" w:id="0">
    <w:p w14:paraId="62BD9337" w14:textId="77777777" w:rsidR="00FE533C" w:rsidRDefault="00FE533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DE65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42EF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1F4E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33C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E5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37CBC0"/>
  <w15:chartTrackingRefBased/>
  <w15:docId w15:val="{7BA1C50F-4C26-482A-9C69-768B25AF6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533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63</Words>
  <Characters>361</Characters>
  <Application>Microsoft Office Word</Application>
  <DocSecurity>0</DocSecurity>
  <Lines>3</Lines>
  <Paragraphs>1</Paragraphs>
  <ScaleCrop>false</ScaleCrop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2021-06-30T21:32:00Z</dcterms:created>
  <dcterms:modified xsi:type="dcterms:W3CDTF">2021-06-30T21:33:00Z</dcterms:modified>
</cp:coreProperties>
</file>